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D44" w:rsidRPr="00665916" w:rsidRDefault="00A50D44" w:rsidP="00B618CA">
      <w:pPr>
        <w:jc w:val="center"/>
        <w:outlineLvl w:val="0"/>
        <w:rPr>
          <w:b/>
          <w:bCs/>
          <w:u w:val="single"/>
        </w:rPr>
      </w:pPr>
      <w:r w:rsidRPr="00665916">
        <w:t xml:space="preserve">Протоколы классов-команд </w:t>
      </w:r>
      <w:r w:rsidRPr="00665916">
        <w:rPr>
          <w:b/>
          <w:bCs/>
          <w:u w:val="single"/>
        </w:rPr>
        <w:t xml:space="preserve">«Президентские состязания» </w:t>
      </w:r>
    </w:p>
    <w:p w:rsidR="00A50D44" w:rsidRDefault="00A50D44" w:rsidP="000E5490">
      <w:pPr>
        <w:jc w:val="center"/>
        <w:outlineLvl w:val="0"/>
        <w:rPr>
          <w:b/>
          <w:bCs/>
          <w:u w:val="single"/>
        </w:rPr>
      </w:pPr>
    </w:p>
    <w:p w:rsidR="00A50D44" w:rsidRPr="00665916" w:rsidRDefault="00A50D44" w:rsidP="000E5490">
      <w:pPr>
        <w:jc w:val="center"/>
        <w:outlineLvl w:val="0"/>
      </w:pPr>
      <w:r>
        <w:rPr>
          <w:b/>
          <w:bCs/>
          <w:u w:val="single"/>
        </w:rPr>
        <w:t>МАОУ «СОШ №4» г.Нурлат Республики Татарстан</w:t>
      </w:r>
    </w:p>
    <w:p w:rsidR="00A50D44" w:rsidRPr="00665916" w:rsidRDefault="00A50D44" w:rsidP="00B618CA">
      <w:pPr>
        <w:outlineLvl w:val="0"/>
        <w:rPr>
          <w:b/>
          <w:bCs/>
        </w:rPr>
      </w:pPr>
      <w:r w:rsidRPr="00665916">
        <w:rPr>
          <w:b/>
          <w:bCs/>
        </w:rPr>
        <w:t xml:space="preserve"> </w:t>
      </w:r>
      <w:r>
        <w:rPr>
          <w:b/>
          <w:bCs/>
        </w:rPr>
        <w:t>7</w:t>
      </w:r>
      <w:r w:rsidRPr="00665916">
        <w:rPr>
          <w:b/>
          <w:bCs/>
        </w:rPr>
        <w:t xml:space="preserve"> класс</w:t>
      </w:r>
    </w:p>
    <w:p w:rsidR="00A50D44" w:rsidRPr="00665916" w:rsidRDefault="00A50D44" w:rsidP="00665916"/>
    <w:tbl>
      <w:tblPr>
        <w:tblW w:w="158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998"/>
        <w:gridCol w:w="1156"/>
        <w:gridCol w:w="1081"/>
        <w:gridCol w:w="1156"/>
        <w:gridCol w:w="854"/>
        <w:gridCol w:w="506"/>
        <w:gridCol w:w="2267"/>
        <w:gridCol w:w="978"/>
        <w:gridCol w:w="1156"/>
        <w:gridCol w:w="1074"/>
        <w:gridCol w:w="1156"/>
        <w:gridCol w:w="881"/>
      </w:tblGrid>
      <w:tr w:rsidR="00A50D44" w:rsidRPr="00665916" w:rsidTr="000E5490">
        <w:tc>
          <w:tcPr>
            <w:tcW w:w="2552" w:type="dxa"/>
          </w:tcPr>
          <w:p w:rsidR="00A50D44" w:rsidRPr="00665916" w:rsidRDefault="00A50D44" w:rsidP="000E5490">
            <w:pPr>
              <w:jc w:val="center"/>
            </w:pPr>
            <w:r w:rsidRPr="00665916">
              <w:t xml:space="preserve">Ф.И. </w:t>
            </w:r>
          </w:p>
        </w:tc>
        <w:tc>
          <w:tcPr>
            <w:tcW w:w="5245" w:type="dxa"/>
            <w:gridSpan w:val="5"/>
          </w:tcPr>
          <w:p w:rsidR="00A50D44" w:rsidRPr="00665916" w:rsidRDefault="00A50D44" w:rsidP="000E5490">
            <w:pPr>
              <w:jc w:val="center"/>
              <w:rPr>
                <w:b/>
                <w:bCs/>
              </w:rPr>
            </w:pPr>
            <w:r w:rsidRPr="00665916">
              <w:rPr>
                <w:b/>
                <w:bCs/>
              </w:rPr>
              <w:t>мальчики</w:t>
            </w:r>
          </w:p>
          <w:p w:rsidR="00A50D44" w:rsidRPr="00665916" w:rsidRDefault="00A50D44" w:rsidP="000E5490">
            <w:pPr>
              <w:jc w:val="center"/>
              <w:rPr>
                <w:sz w:val="20"/>
                <w:szCs w:val="20"/>
              </w:rPr>
            </w:pPr>
          </w:p>
          <w:p w:rsidR="00A50D44" w:rsidRPr="00665916" w:rsidRDefault="00A50D44" w:rsidP="000E5490"/>
        </w:tc>
        <w:tc>
          <w:tcPr>
            <w:tcW w:w="506" w:type="dxa"/>
            <w:vMerge w:val="restart"/>
          </w:tcPr>
          <w:p w:rsidR="00A50D44" w:rsidRPr="00665916" w:rsidRDefault="00A50D44" w:rsidP="000E5490">
            <w:pPr>
              <w:rPr>
                <w:sz w:val="20"/>
                <w:szCs w:val="20"/>
              </w:rPr>
            </w:pPr>
          </w:p>
          <w:p w:rsidR="00A50D44" w:rsidRPr="00665916" w:rsidRDefault="00A50D44" w:rsidP="000E5490">
            <w:pPr>
              <w:rPr>
                <w:sz w:val="20"/>
                <w:szCs w:val="20"/>
              </w:rPr>
            </w:pPr>
          </w:p>
          <w:p w:rsidR="00A50D44" w:rsidRPr="00665916" w:rsidRDefault="00A50D44" w:rsidP="000E5490">
            <w:pPr>
              <w:jc w:val="center"/>
            </w:pPr>
          </w:p>
        </w:tc>
        <w:tc>
          <w:tcPr>
            <w:tcW w:w="2267" w:type="dxa"/>
          </w:tcPr>
          <w:p w:rsidR="00A50D44" w:rsidRPr="00665916" w:rsidRDefault="00A50D44" w:rsidP="000E5490">
            <w:pPr>
              <w:jc w:val="center"/>
            </w:pPr>
            <w:r w:rsidRPr="00665916">
              <w:t>Ф.И.</w:t>
            </w:r>
          </w:p>
        </w:tc>
        <w:tc>
          <w:tcPr>
            <w:tcW w:w="5245" w:type="dxa"/>
            <w:gridSpan w:val="5"/>
          </w:tcPr>
          <w:p w:rsidR="00A50D44" w:rsidRPr="00665916" w:rsidRDefault="00A50D44" w:rsidP="000E5490">
            <w:pPr>
              <w:jc w:val="center"/>
              <w:rPr>
                <w:b/>
                <w:bCs/>
              </w:rPr>
            </w:pPr>
            <w:r w:rsidRPr="00665916">
              <w:rPr>
                <w:b/>
                <w:bCs/>
              </w:rPr>
              <w:t>девочки</w:t>
            </w:r>
          </w:p>
          <w:p w:rsidR="00A50D44" w:rsidRPr="00665916" w:rsidRDefault="00A50D44" w:rsidP="000E5490">
            <w:pPr>
              <w:jc w:val="center"/>
              <w:rPr>
                <w:sz w:val="20"/>
                <w:szCs w:val="20"/>
              </w:rPr>
            </w:pPr>
          </w:p>
          <w:p w:rsidR="00A50D44" w:rsidRPr="00665916" w:rsidRDefault="00A50D44" w:rsidP="000E5490">
            <w:pPr>
              <w:jc w:val="center"/>
            </w:pPr>
          </w:p>
        </w:tc>
      </w:tr>
      <w:tr w:rsidR="00A50D44" w:rsidRPr="00665916" w:rsidTr="000E5490">
        <w:tc>
          <w:tcPr>
            <w:tcW w:w="2552" w:type="dxa"/>
          </w:tcPr>
          <w:p w:rsidR="00A50D44" w:rsidRPr="00665916" w:rsidRDefault="00A50D44" w:rsidP="000E5490"/>
        </w:tc>
        <w:tc>
          <w:tcPr>
            <w:tcW w:w="998" w:type="dxa"/>
          </w:tcPr>
          <w:p w:rsidR="00A50D44" w:rsidRPr="00665916" w:rsidRDefault="00A50D44" w:rsidP="000E5490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Подтяги-вание на перекла-дине (кол-во раз)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Подъём туловища из положения лёжа на спине (кол-во раз)</w:t>
            </w:r>
          </w:p>
        </w:tc>
        <w:tc>
          <w:tcPr>
            <w:tcW w:w="1081" w:type="dxa"/>
          </w:tcPr>
          <w:p w:rsidR="00A50D44" w:rsidRPr="00665916" w:rsidRDefault="00A50D44" w:rsidP="000E5490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 xml:space="preserve">Прыжок в длину с места 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Наклон вперёд из положения сидя</w:t>
            </w:r>
          </w:p>
        </w:tc>
        <w:tc>
          <w:tcPr>
            <w:tcW w:w="854" w:type="dxa"/>
          </w:tcPr>
          <w:p w:rsidR="00A50D44" w:rsidRPr="00665916" w:rsidRDefault="00A50D44" w:rsidP="000E5490">
            <w:pPr>
              <w:jc w:val="center"/>
              <w:rPr>
                <w:b/>
                <w:bCs/>
                <w:sz w:val="20"/>
                <w:szCs w:val="20"/>
              </w:rPr>
            </w:pPr>
            <w:r w:rsidRPr="00665916">
              <w:rPr>
                <w:b/>
                <w:bCs/>
                <w:sz w:val="20"/>
                <w:szCs w:val="20"/>
              </w:rPr>
              <w:t>балл</w:t>
            </w:r>
          </w:p>
        </w:tc>
        <w:tc>
          <w:tcPr>
            <w:tcW w:w="506" w:type="dxa"/>
            <w:vMerge/>
          </w:tcPr>
          <w:p w:rsidR="00A50D44" w:rsidRPr="00665916" w:rsidRDefault="00A50D44" w:rsidP="000E54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A50D44" w:rsidRPr="00665916" w:rsidRDefault="00A50D44" w:rsidP="000E5490">
            <w:pPr>
              <w:jc w:val="center"/>
            </w:pPr>
          </w:p>
        </w:tc>
        <w:tc>
          <w:tcPr>
            <w:tcW w:w="978" w:type="dxa"/>
          </w:tcPr>
          <w:p w:rsidR="00A50D44" w:rsidRPr="00665916" w:rsidRDefault="00A50D44" w:rsidP="000E5490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Отжи-мание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Подъём туловища из положения лёжа на спине</w:t>
            </w:r>
          </w:p>
        </w:tc>
        <w:tc>
          <w:tcPr>
            <w:tcW w:w="1074" w:type="dxa"/>
          </w:tcPr>
          <w:p w:rsidR="00A50D44" w:rsidRPr="00665916" w:rsidRDefault="00A50D44" w:rsidP="000E5490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 xml:space="preserve">Прыжок в длину с места 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Наклон вперёд из положения сидя</w:t>
            </w:r>
          </w:p>
        </w:tc>
        <w:tc>
          <w:tcPr>
            <w:tcW w:w="881" w:type="dxa"/>
          </w:tcPr>
          <w:p w:rsidR="00A50D44" w:rsidRPr="00665916" w:rsidRDefault="00A50D44" w:rsidP="000E5490">
            <w:pPr>
              <w:jc w:val="center"/>
              <w:rPr>
                <w:b/>
                <w:bCs/>
                <w:sz w:val="20"/>
                <w:szCs w:val="20"/>
              </w:rPr>
            </w:pPr>
            <w:r w:rsidRPr="00665916">
              <w:rPr>
                <w:b/>
                <w:bCs/>
                <w:sz w:val="20"/>
                <w:szCs w:val="20"/>
              </w:rPr>
              <w:t xml:space="preserve">Балл </w:t>
            </w:r>
          </w:p>
        </w:tc>
      </w:tr>
      <w:tr w:rsidR="00A50D44" w:rsidRPr="00665916" w:rsidTr="000E5490">
        <w:tc>
          <w:tcPr>
            <w:tcW w:w="2552" w:type="dxa"/>
          </w:tcPr>
          <w:p w:rsidR="00A50D44" w:rsidRPr="00665916" w:rsidRDefault="00A50D44" w:rsidP="000E54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Галеев Булат</w:t>
            </w:r>
          </w:p>
        </w:tc>
        <w:tc>
          <w:tcPr>
            <w:tcW w:w="998" w:type="dxa"/>
          </w:tcPr>
          <w:p w:rsidR="00A50D44" w:rsidRPr="00665916" w:rsidRDefault="00A50D44" w:rsidP="000E5490">
            <w:pPr>
              <w:jc w:val="center"/>
            </w:pPr>
            <w:r>
              <w:t>0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28</w:t>
            </w:r>
          </w:p>
        </w:tc>
        <w:tc>
          <w:tcPr>
            <w:tcW w:w="1081" w:type="dxa"/>
          </w:tcPr>
          <w:p w:rsidR="00A50D44" w:rsidRPr="00665916" w:rsidRDefault="00A50D44" w:rsidP="000E5490">
            <w:pPr>
              <w:jc w:val="center"/>
            </w:pPr>
            <w:r>
              <w:t>172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7</w:t>
            </w:r>
          </w:p>
        </w:tc>
        <w:tc>
          <w:tcPr>
            <w:tcW w:w="854" w:type="dxa"/>
          </w:tcPr>
          <w:p w:rsidR="00A50D44" w:rsidRPr="00665916" w:rsidRDefault="00A50D44" w:rsidP="000E5490">
            <w:pPr>
              <w:jc w:val="center"/>
            </w:pPr>
            <w:r>
              <w:t>73</w:t>
            </w:r>
          </w:p>
        </w:tc>
        <w:tc>
          <w:tcPr>
            <w:tcW w:w="506" w:type="dxa"/>
          </w:tcPr>
          <w:p w:rsidR="00A50D44" w:rsidRPr="00665916" w:rsidRDefault="00A50D44" w:rsidP="000E5490"/>
        </w:tc>
        <w:tc>
          <w:tcPr>
            <w:tcW w:w="2267" w:type="dxa"/>
          </w:tcPr>
          <w:p w:rsidR="00A50D44" w:rsidRPr="00665916" w:rsidRDefault="00A50D44" w:rsidP="000E54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Хисматуллина Ралина</w:t>
            </w:r>
          </w:p>
        </w:tc>
        <w:tc>
          <w:tcPr>
            <w:tcW w:w="978" w:type="dxa"/>
          </w:tcPr>
          <w:p w:rsidR="00A50D44" w:rsidRPr="00665916" w:rsidRDefault="00A50D44" w:rsidP="000E5490">
            <w:pPr>
              <w:jc w:val="center"/>
            </w:pPr>
            <w:r>
              <w:t>17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28</w:t>
            </w:r>
          </w:p>
        </w:tc>
        <w:tc>
          <w:tcPr>
            <w:tcW w:w="1074" w:type="dxa"/>
          </w:tcPr>
          <w:p w:rsidR="00A50D44" w:rsidRPr="00665916" w:rsidRDefault="00A50D44" w:rsidP="000E5490">
            <w:pPr>
              <w:jc w:val="center"/>
            </w:pPr>
            <w:r>
              <w:t>188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10</w:t>
            </w:r>
          </w:p>
        </w:tc>
        <w:tc>
          <w:tcPr>
            <w:tcW w:w="881" w:type="dxa"/>
          </w:tcPr>
          <w:p w:rsidR="00A50D44" w:rsidRPr="00665916" w:rsidRDefault="00A50D44" w:rsidP="000E5490">
            <w:pPr>
              <w:jc w:val="center"/>
            </w:pPr>
            <w:r>
              <w:t>116</w:t>
            </w:r>
          </w:p>
        </w:tc>
      </w:tr>
      <w:tr w:rsidR="00A50D44" w:rsidRPr="00665916" w:rsidTr="000E5490">
        <w:tc>
          <w:tcPr>
            <w:tcW w:w="2552" w:type="dxa"/>
          </w:tcPr>
          <w:p w:rsidR="00A50D44" w:rsidRPr="00665916" w:rsidRDefault="00A50D44" w:rsidP="000E54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Галиуллин Айрат</w:t>
            </w:r>
          </w:p>
        </w:tc>
        <w:tc>
          <w:tcPr>
            <w:tcW w:w="998" w:type="dxa"/>
          </w:tcPr>
          <w:p w:rsidR="00A50D44" w:rsidRPr="00665916" w:rsidRDefault="00A50D44" w:rsidP="000E5490">
            <w:pPr>
              <w:jc w:val="center"/>
            </w:pPr>
            <w:r>
              <w:t>5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27</w:t>
            </w:r>
          </w:p>
        </w:tc>
        <w:tc>
          <w:tcPr>
            <w:tcW w:w="1081" w:type="dxa"/>
          </w:tcPr>
          <w:p w:rsidR="00A50D44" w:rsidRPr="00665916" w:rsidRDefault="00A50D44" w:rsidP="000E5490">
            <w:pPr>
              <w:jc w:val="center"/>
            </w:pPr>
            <w:r>
              <w:t>210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8</w:t>
            </w:r>
          </w:p>
        </w:tc>
        <w:tc>
          <w:tcPr>
            <w:tcW w:w="854" w:type="dxa"/>
          </w:tcPr>
          <w:p w:rsidR="00A50D44" w:rsidRPr="00665916" w:rsidRDefault="00A50D44" w:rsidP="000E5490">
            <w:pPr>
              <w:jc w:val="center"/>
            </w:pPr>
            <w:r>
              <w:t>113</w:t>
            </w:r>
          </w:p>
        </w:tc>
        <w:tc>
          <w:tcPr>
            <w:tcW w:w="506" w:type="dxa"/>
          </w:tcPr>
          <w:p w:rsidR="00A50D44" w:rsidRPr="00665916" w:rsidRDefault="00A50D44" w:rsidP="000E5490"/>
        </w:tc>
        <w:tc>
          <w:tcPr>
            <w:tcW w:w="2267" w:type="dxa"/>
          </w:tcPr>
          <w:p w:rsidR="00A50D44" w:rsidRPr="00665916" w:rsidRDefault="00A50D44" w:rsidP="000E54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Хабибуллина Илюса</w:t>
            </w:r>
          </w:p>
        </w:tc>
        <w:tc>
          <w:tcPr>
            <w:tcW w:w="978" w:type="dxa"/>
          </w:tcPr>
          <w:p w:rsidR="00A50D44" w:rsidRPr="00665916" w:rsidRDefault="00A50D44" w:rsidP="000E5490">
            <w:pPr>
              <w:jc w:val="center"/>
            </w:pPr>
            <w:r>
              <w:t>32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27</w:t>
            </w:r>
          </w:p>
        </w:tc>
        <w:tc>
          <w:tcPr>
            <w:tcW w:w="1074" w:type="dxa"/>
          </w:tcPr>
          <w:p w:rsidR="00A50D44" w:rsidRPr="00665916" w:rsidRDefault="00A50D44" w:rsidP="000E5490">
            <w:pPr>
              <w:jc w:val="center"/>
            </w:pPr>
            <w:r>
              <w:t>185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9</w:t>
            </w:r>
          </w:p>
        </w:tc>
        <w:tc>
          <w:tcPr>
            <w:tcW w:w="881" w:type="dxa"/>
          </w:tcPr>
          <w:p w:rsidR="00A50D44" w:rsidRPr="00665916" w:rsidRDefault="00A50D44" w:rsidP="000E5490">
            <w:pPr>
              <w:jc w:val="center"/>
            </w:pPr>
            <w:r>
              <w:t>142</w:t>
            </w:r>
          </w:p>
        </w:tc>
      </w:tr>
      <w:tr w:rsidR="00A50D44" w:rsidRPr="00665916" w:rsidTr="000E5490">
        <w:tc>
          <w:tcPr>
            <w:tcW w:w="2552" w:type="dxa"/>
          </w:tcPr>
          <w:p w:rsidR="00A50D44" w:rsidRPr="00665916" w:rsidRDefault="00A50D44" w:rsidP="000E54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Галиуллин Рустам</w:t>
            </w:r>
          </w:p>
        </w:tc>
        <w:tc>
          <w:tcPr>
            <w:tcW w:w="998" w:type="dxa"/>
          </w:tcPr>
          <w:p w:rsidR="00A50D44" w:rsidRPr="00665916" w:rsidRDefault="00A50D44" w:rsidP="000E5490">
            <w:pPr>
              <w:jc w:val="center"/>
            </w:pPr>
            <w:r>
              <w:t>6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29</w:t>
            </w:r>
          </w:p>
        </w:tc>
        <w:tc>
          <w:tcPr>
            <w:tcW w:w="1081" w:type="dxa"/>
          </w:tcPr>
          <w:p w:rsidR="00A50D44" w:rsidRPr="00665916" w:rsidRDefault="00A50D44" w:rsidP="000E5490">
            <w:pPr>
              <w:jc w:val="center"/>
            </w:pPr>
            <w:r>
              <w:t>212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6</w:t>
            </w:r>
          </w:p>
        </w:tc>
        <w:tc>
          <w:tcPr>
            <w:tcW w:w="854" w:type="dxa"/>
          </w:tcPr>
          <w:p w:rsidR="00A50D44" w:rsidRPr="00665916" w:rsidRDefault="00A50D44" w:rsidP="000E5490">
            <w:pPr>
              <w:jc w:val="center"/>
            </w:pPr>
            <w:r>
              <w:t>117</w:t>
            </w:r>
          </w:p>
        </w:tc>
        <w:tc>
          <w:tcPr>
            <w:tcW w:w="506" w:type="dxa"/>
          </w:tcPr>
          <w:p w:rsidR="00A50D44" w:rsidRPr="00665916" w:rsidRDefault="00A50D44" w:rsidP="000E5490"/>
        </w:tc>
        <w:tc>
          <w:tcPr>
            <w:tcW w:w="2267" w:type="dxa"/>
          </w:tcPr>
          <w:p w:rsidR="00A50D44" w:rsidRPr="00665916" w:rsidRDefault="00A50D44" w:rsidP="000E54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Ситдикова Лейла</w:t>
            </w:r>
          </w:p>
        </w:tc>
        <w:tc>
          <w:tcPr>
            <w:tcW w:w="978" w:type="dxa"/>
          </w:tcPr>
          <w:p w:rsidR="00A50D44" w:rsidRPr="00665916" w:rsidRDefault="00A50D44" w:rsidP="000E5490">
            <w:pPr>
              <w:jc w:val="center"/>
            </w:pPr>
            <w:r>
              <w:t>20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26</w:t>
            </w:r>
          </w:p>
        </w:tc>
        <w:tc>
          <w:tcPr>
            <w:tcW w:w="1074" w:type="dxa"/>
          </w:tcPr>
          <w:p w:rsidR="00A50D44" w:rsidRPr="00665916" w:rsidRDefault="00A50D44" w:rsidP="000E5490">
            <w:pPr>
              <w:jc w:val="center"/>
            </w:pPr>
            <w:r>
              <w:t>170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12</w:t>
            </w:r>
          </w:p>
        </w:tc>
        <w:tc>
          <w:tcPr>
            <w:tcW w:w="881" w:type="dxa"/>
          </w:tcPr>
          <w:p w:rsidR="00A50D44" w:rsidRPr="00665916" w:rsidRDefault="00A50D44" w:rsidP="000E5490">
            <w:pPr>
              <w:jc w:val="center"/>
            </w:pPr>
            <w:r>
              <w:t>111</w:t>
            </w:r>
          </w:p>
        </w:tc>
      </w:tr>
      <w:tr w:rsidR="00A50D44" w:rsidRPr="00665916" w:rsidTr="000E5490">
        <w:tc>
          <w:tcPr>
            <w:tcW w:w="2552" w:type="dxa"/>
          </w:tcPr>
          <w:p w:rsidR="00A50D44" w:rsidRPr="00665916" w:rsidRDefault="00A50D44" w:rsidP="000E54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Хисматуллин Салават</w:t>
            </w:r>
          </w:p>
        </w:tc>
        <w:tc>
          <w:tcPr>
            <w:tcW w:w="998" w:type="dxa"/>
          </w:tcPr>
          <w:p w:rsidR="00A50D44" w:rsidRPr="00665916" w:rsidRDefault="00A50D44" w:rsidP="000E5490">
            <w:pPr>
              <w:jc w:val="center"/>
            </w:pPr>
            <w:r>
              <w:t>3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28</w:t>
            </w:r>
          </w:p>
        </w:tc>
        <w:tc>
          <w:tcPr>
            <w:tcW w:w="1081" w:type="dxa"/>
          </w:tcPr>
          <w:p w:rsidR="00A50D44" w:rsidRPr="00665916" w:rsidRDefault="00A50D44" w:rsidP="000E5490">
            <w:pPr>
              <w:jc w:val="center"/>
            </w:pPr>
            <w:r>
              <w:t>165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7</w:t>
            </w:r>
          </w:p>
        </w:tc>
        <w:tc>
          <w:tcPr>
            <w:tcW w:w="854" w:type="dxa"/>
          </w:tcPr>
          <w:p w:rsidR="00A50D44" w:rsidRPr="00665916" w:rsidRDefault="00A50D44" w:rsidP="000E5490">
            <w:pPr>
              <w:jc w:val="center"/>
            </w:pPr>
            <w:r>
              <w:t>84</w:t>
            </w:r>
          </w:p>
        </w:tc>
        <w:tc>
          <w:tcPr>
            <w:tcW w:w="506" w:type="dxa"/>
          </w:tcPr>
          <w:p w:rsidR="00A50D44" w:rsidRPr="00665916" w:rsidRDefault="00A50D44" w:rsidP="000E5490"/>
        </w:tc>
        <w:tc>
          <w:tcPr>
            <w:tcW w:w="2267" w:type="dxa"/>
          </w:tcPr>
          <w:p w:rsidR="00A50D44" w:rsidRPr="00665916" w:rsidRDefault="00A50D44" w:rsidP="000E54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Сафиуллина Василя</w:t>
            </w:r>
          </w:p>
        </w:tc>
        <w:tc>
          <w:tcPr>
            <w:tcW w:w="978" w:type="dxa"/>
          </w:tcPr>
          <w:p w:rsidR="00A50D44" w:rsidRPr="00665916" w:rsidRDefault="00A50D44" w:rsidP="000E5490">
            <w:pPr>
              <w:jc w:val="center"/>
            </w:pPr>
            <w:r>
              <w:t>15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24</w:t>
            </w:r>
          </w:p>
        </w:tc>
        <w:tc>
          <w:tcPr>
            <w:tcW w:w="1074" w:type="dxa"/>
          </w:tcPr>
          <w:p w:rsidR="00A50D44" w:rsidRPr="00665916" w:rsidRDefault="00A50D44" w:rsidP="000E5490">
            <w:pPr>
              <w:jc w:val="center"/>
            </w:pPr>
            <w:r>
              <w:t>162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8</w:t>
            </w:r>
          </w:p>
        </w:tc>
        <w:tc>
          <w:tcPr>
            <w:tcW w:w="881" w:type="dxa"/>
          </w:tcPr>
          <w:p w:rsidR="00A50D44" w:rsidRPr="00665916" w:rsidRDefault="00A50D44" w:rsidP="000E5490">
            <w:pPr>
              <w:jc w:val="center"/>
            </w:pPr>
            <w:r>
              <w:t>84</w:t>
            </w:r>
          </w:p>
        </w:tc>
      </w:tr>
      <w:tr w:rsidR="00A50D44" w:rsidRPr="00665916" w:rsidTr="000E5490">
        <w:tc>
          <w:tcPr>
            <w:tcW w:w="2552" w:type="dxa"/>
          </w:tcPr>
          <w:p w:rsidR="00A50D44" w:rsidRPr="00665916" w:rsidRDefault="00A50D44" w:rsidP="000E5490">
            <w:r>
              <w:t xml:space="preserve">5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Гильфанов Булат</w:t>
            </w:r>
          </w:p>
        </w:tc>
        <w:tc>
          <w:tcPr>
            <w:tcW w:w="998" w:type="dxa"/>
          </w:tcPr>
          <w:p w:rsidR="00A50D44" w:rsidRPr="00665916" w:rsidRDefault="00A50D44" w:rsidP="000E5490">
            <w:pPr>
              <w:jc w:val="center"/>
            </w:pPr>
            <w:r>
              <w:t>1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25</w:t>
            </w:r>
          </w:p>
        </w:tc>
        <w:tc>
          <w:tcPr>
            <w:tcW w:w="1081" w:type="dxa"/>
          </w:tcPr>
          <w:p w:rsidR="00A50D44" w:rsidRPr="00665916" w:rsidRDefault="00A50D44" w:rsidP="000E5490">
            <w:pPr>
              <w:jc w:val="center"/>
            </w:pPr>
            <w:r>
              <w:t>155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3</w:t>
            </w:r>
          </w:p>
        </w:tc>
        <w:tc>
          <w:tcPr>
            <w:tcW w:w="854" w:type="dxa"/>
          </w:tcPr>
          <w:p w:rsidR="00A50D44" w:rsidRPr="00665916" w:rsidRDefault="00A50D44" w:rsidP="000E5490">
            <w:pPr>
              <w:jc w:val="center"/>
            </w:pPr>
            <w:r>
              <w:t>61</w:t>
            </w:r>
          </w:p>
        </w:tc>
        <w:tc>
          <w:tcPr>
            <w:tcW w:w="506" w:type="dxa"/>
          </w:tcPr>
          <w:p w:rsidR="00A50D44" w:rsidRPr="00665916" w:rsidRDefault="00A50D44" w:rsidP="000E5490"/>
        </w:tc>
        <w:tc>
          <w:tcPr>
            <w:tcW w:w="2267" w:type="dxa"/>
          </w:tcPr>
          <w:p w:rsidR="00A50D44" w:rsidRPr="00665916" w:rsidRDefault="00A50D44" w:rsidP="000E5490">
            <w:r>
              <w:t xml:space="preserve">5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Рахматуллина Алия</w:t>
            </w:r>
          </w:p>
        </w:tc>
        <w:tc>
          <w:tcPr>
            <w:tcW w:w="978" w:type="dxa"/>
          </w:tcPr>
          <w:p w:rsidR="00A50D44" w:rsidRPr="00665916" w:rsidRDefault="00A50D44" w:rsidP="000E5490">
            <w:pPr>
              <w:jc w:val="center"/>
            </w:pPr>
            <w:r>
              <w:t>30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29</w:t>
            </w:r>
          </w:p>
        </w:tc>
        <w:tc>
          <w:tcPr>
            <w:tcW w:w="1074" w:type="dxa"/>
          </w:tcPr>
          <w:p w:rsidR="00A50D44" w:rsidRPr="00665916" w:rsidRDefault="00A50D44" w:rsidP="000E5490">
            <w:pPr>
              <w:jc w:val="center"/>
            </w:pPr>
            <w:r>
              <w:t>160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10</w:t>
            </w:r>
          </w:p>
        </w:tc>
        <w:tc>
          <w:tcPr>
            <w:tcW w:w="881" w:type="dxa"/>
          </w:tcPr>
          <w:p w:rsidR="00A50D44" w:rsidRPr="00665916" w:rsidRDefault="00A50D44" w:rsidP="000E5490">
            <w:pPr>
              <w:jc w:val="center"/>
            </w:pPr>
            <w:r>
              <w:t>133</w:t>
            </w:r>
          </w:p>
        </w:tc>
      </w:tr>
      <w:tr w:rsidR="00A50D44" w:rsidRPr="00665916" w:rsidTr="000E5490">
        <w:tc>
          <w:tcPr>
            <w:tcW w:w="2552" w:type="dxa"/>
          </w:tcPr>
          <w:p w:rsidR="00A50D44" w:rsidRPr="00665916" w:rsidRDefault="00A50D44" w:rsidP="000E5490">
            <w:r>
              <w:t xml:space="preserve">6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Мурадуллин Газим</w:t>
            </w:r>
          </w:p>
        </w:tc>
        <w:tc>
          <w:tcPr>
            <w:tcW w:w="998" w:type="dxa"/>
          </w:tcPr>
          <w:p w:rsidR="00A50D44" w:rsidRPr="00665916" w:rsidRDefault="00A50D44" w:rsidP="000E5490">
            <w:pPr>
              <w:jc w:val="center"/>
            </w:pPr>
            <w:r>
              <w:t>4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27</w:t>
            </w:r>
          </w:p>
        </w:tc>
        <w:tc>
          <w:tcPr>
            <w:tcW w:w="1081" w:type="dxa"/>
          </w:tcPr>
          <w:p w:rsidR="00A50D44" w:rsidRPr="00665916" w:rsidRDefault="00A50D44" w:rsidP="000E5490">
            <w:pPr>
              <w:jc w:val="center"/>
            </w:pPr>
            <w:r>
              <w:t>172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6</w:t>
            </w:r>
          </w:p>
        </w:tc>
        <w:tc>
          <w:tcPr>
            <w:tcW w:w="854" w:type="dxa"/>
          </w:tcPr>
          <w:p w:rsidR="00A50D44" w:rsidRPr="00665916" w:rsidRDefault="00A50D44" w:rsidP="000E5490">
            <w:pPr>
              <w:jc w:val="center"/>
            </w:pPr>
            <w:r>
              <w:t>86</w:t>
            </w:r>
          </w:p>
        </w:tc>
        <w:tc>
          <w:tcPr>
            <w:tcW w:w="506" w:type="dxa"/>
          </w:tcPr>
          <w:p w:rsidR="00A50D44" w:rsidRPr="00665916" w:rsidRDefault="00A50D44" w:rsidP="000E5490"/>
        </w:tc>
        <w:tc>
          <w:tcPr>
            <w:tcW w:w="2267" w:type="dxa"/>
          </w:tcPr>
          <w:p w:rsidR="00A50D44" w:rsidRPr="00665916" w:rsidRDefault="00A50D44" w:rsidP="000E5490">
            <w:r>
              <w:t xml:space="preserve">6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Рахимова Миляуша</w:t>
            </w:r>
          </w:p>
        </w:tc>
        <w:tc>
          <w:tcPr>
            <w:tcW w:w="978" w:type="dxa"/>
          </w:tcPr>
          <w:p w:rsidR="00A50D44" w:rsidRPr="00665916" w:rsidRDefault="00A50D44" w:rsidP="000E5490">
            <w:pPr>
              <w:jc w:val="center"/>
            </w:pPr>
            <w:r>
              <w:t>10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25</w:t>
            </w:r>
          </w:p>
        </w:tc>
        <w:tc>
          <w:tcPr>
            <w:tcW w:w="1074" w:type="dxa"/>
          </w:tcPr>
          <w:p w:rsidR="00A50D44" w:rsidRPr="00665916" w:rsidRDefault="00A50D44" w:rsidP="000E5490">
            <w:pPr>
              <w:jc w:val="center"/>
            </w:pPr>
            <w:r>
              <w:t>178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8</w:t>
            </w:r>
          </w:p>
        </w:tc>
        <w:tc>
          <w:tcPr>
            <w:tcW w:w="881" w:type="dxa"/>
          </w:tcPr>
          <w:p w:rsidR="00A50D44" w:rsidRPr="00665916" w:rsidRDefault="00A50D44" w:rsidP="000E5490">
            <w:pPr>
              <w:jc w:val="center"/>
            </w:pPr>
            <w:r>
              <w:t>85</w:t>
            </w:r>
          </w:p>
        </w:tc>
      </w:tr>
      <w:tr w:rsidR="00A50D44" w:rsidRPr="00665916" w:rsidTr="000E5490">
        <w:tc>
          <w:tcPr>
            <w:tcW w:w="2552" w:type="dxa"/>
          </w:tcPr>
          <w:p w:rsidR="00A50D44" w:rsidRPr="00665916" w:rsidRDefault="00A50D44" w:rsidP="000E5490">
            <w:r>
              <w:t xml:space="preserve">7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Муртазин Айдар</w:t>
            </w:r>
          </w:p>
        </w:tc>
        <w:tc>
          <w:tcPr>
            <w:tcW w:w="998" w:type="dxa"/>
          </w:tcPr>
          <w:p w:rsidR="00A50D44" w:rsidRPr="00665916" w:rsidRDefault="00A50D44" w:rsidP="000E5490">
            <w:pPr>
              <w:jc w:val="center"/>
            </w:pPr>
            <w:r>
              <w:t>3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27</w:t>
            </w:r>
          </w:p>
        </w:tc>
        <w:tc>
          <w:tcPr>
            <w:tcW w:w="1081" w:type="dxa"/>
          </w:tcPr>
          <w:p w:rsidR="00A50D44" w:rsidRPr="00665916" w:rsidRDefault="00A50D44" w:rsidP="000E5490">
            <w:pPr>
              <w:jc w:val="center"/>
            </w:pPr>
            <w:r>
              <w:t>170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7</w:t>
            </w:r>
          </w:p>
        </w:tc>
        <w:tc>
          <w:tcPr>
            <w:tcW w:w="854" w:type="dxa"/>
          </w:tcPr>
          <w:p w:rsidR="00A50D44" w:rsidRPr="00665916" w:rsidRDefault="00A50D44" w:rsidP="000E5490">
            <w:pPr>
              <w:jc w:val="center"/>
            </w:pPr>
            <w:r>
              <w:t>84</w:t>
            </w:r>
          </w:p>
        </w:tc>
        <w:tc>
          <w:tcPr>
            <w:tcW w:w="506" w:type="dxa"/>
          </w:tcPr>
          <w:p w:rsidR="00A50D44" w:rsidRPr="00665916" w:rsidRDefault="00A50D44" w:rsidP="000E5490"/>
        </w:tc>
        <w:tc>
          <w:tcPr>
            <w:tcW w:w="2267" w:type="dxa"/>
          </w:tcPr>
          <w:p w:rsidR="00A50D44" w:rsidRPr="00665916" w:rsidRDefault="00A50D44" w:rsidP="000E5490">
            <w:r>
              <w:t xml:space="preserve">7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Ахметова Алина</w:t>
            </w:r>
          </w:p>
        </w:tc>
        <w:tc>
          <w:tcPr>
            <w:tcW w:w="978" w:type="dxa"/>
          </w:tcPr>
          <w:p w:rsidR="00A50D44" w:rsidRPr="00665916" w:rsidRDefault="00A50D44" w:rsidP="000E5490">
            <w:pPr>
              <w:jc w:val="center"/>
            </w:pPr>
            <w:r>
              <w:t>15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26</w:t>
            </w:r>
          </w:p>
        </w:tc>
        <w:tc>
          <w:tcPr>
            <w:tcW w:w="1074" w:type="dxa"/>
          </w:tcPr>
          <w:p w:rsidR="00A50D44" w:rsidRPr="00665916" w:rsidRDefault="00A50D44" w:rsidP="000E5490">
            <w:pPr>
              <w:jc w:val="center"/>
            </w:pPr>
            <w:r>
              <w:t>168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7</w:t>
            </w:r>
          </w:p>
        </w:tc>
        <w:tc>
          <w:tcPr>
            <w:tcW w:w="881" w:type="dxa"/>
          </w:tcPr>
          <w:p w:rsidR="00A50D44" w:rsidRPr="00665916" w:rsidRDefault="00A50D44" w:rsidP="000E5490">
            <w:pPr>
              <w:jc w:val="center"/>
            </w:pPr>
            <w:r>
              <w:t>90</w:t>
            </w:r>
          </w:p>
        </w:tc>
      </w:tr>
      <w:tr w:rsidR="00A50D44" w:rsidRPr="00665916" w:rsidTr="000E5490">
        <w:tc>
          <w:tcPr>
            <w:tcW w:w="2552" w:type="dxa"/>
          </w:tcPr>
          <w:p w:rsidR="00A50D44" w:rsidRPr="00665916" w:rsidRDefault="00A50D44" w:rsidP="000E5490">
            <w:r>
              <w:t xml:space="preserve">8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Фатхутдинов Марсель</w:t>
            </w:r>
          </w:p>
        </w:tc>
        <w:tc>
          <w:tcPr>
            <w:tcW w:w="998" w:type="dxa"/>
          </w:tcPr>
          <w:p w:rsidR="00A50D44" w:rsidRPr="00665916" w:rsidRDefault="00A50D44" w:rsidP="000E5490">
            <w:pPr>
              <w:jc w:val="center"/>
            </w:pPr>
            <w:r>
              <w:t>4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29</w:t>
            </w:r>
          </w:p>
        </w:tc>
        <w:tc>
          <w:tcPr>
            <w:tcW w:w="1081" w:type="dxa"/>
          </w:tcPr>
          <w:p w:rsidR="00A50D44" w:rsidRPr="00665916" w:rsidRDefault="00A50D44" w:rsidP="000E5490">
            <w:pPr>
              <w:jc w:val="center"/>
            </w:pPr>
            <w:r>
              <w:t>150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9</w:t>
            </w:r>
          </w:p>
        </w:tc>
        <w:tc>
          <w:tcPr>
            <w:tcW w:w="854" w:type="dxa"/>
          </w:tcPr>
          <w:p w:rsidR="00A50D44" w:rsidRPr="00665916" w:rsidRDefault="00A50D44" w:rsidP="000E5490">
            <w:pPr>
              <w:jc w:val="center"/>
            </w:pPr>
            <w:r>
              <w:t>89</w:t>
            </w:r>
          </w:p>
        </w:tc>
        <w:tc>
          <w:tcPr>
            <w:tcW w:w="506" w:type="dxa"/>
          </w:tcPr>
          <w:p w:rsidR="00A50D44" w:rsidRPr="00665916" w:rsidRDefault="00A50D44" w:rsidP="000E5490"/>
        </w:tc>
        <w:tc>
          <w:tcPr>
            <w:tcW w:w="2267" w:type="dxa"/>
          </w:tcPr>
          <w:p w:rsidR="00A50D44" w:rsidRPr="00665916" w:rsidRDefault="00A50D44" w:rsidP="000E5490">
            <w:r>
              <w:t xml:space="preserve">8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Минибаева Диляра</w:t>
            </w:r>
          </w:p>
        </w:tc>
        <w:tc>
          <w:tcPr>
            <w:tcW w:w="978" w:type="dxa"/>
          </w:tcPr>
          <w:p w:rsidR="00A50D44" w:rsidRPr="00665916" w:rsidRDefault="00A50D44" w:rsidP="000E5490">
            <w:pPr>
              <w:jc w:val="center"/>
            </w:pPr>
            <w:r>
              <w:t>10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26</w:t>
            </w:r>
          </w:p>
        </w:tc>
        <w:tc>
          <w:tcPr>
            <w:tcW w:w="1074" w:type="dxa"/>
          </w:tcPr>
          <w:p w:rsidR="00A50D44" w:rsidRPr="00665916" w:rsidRDefault="00A50D44" w:rsidP="000E5490">
            <w:pPr>
              <w:jc w:val="center"/>
            </w:pPr>
            <w:r>
              <w:t>170</w:t>
            </w: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  <w:r>
              <w:t>9</w:t>
            </w:r>
          </w:p>
        </w:tc>
        <w:tc>
          <w:tcPr>
            <w:tcW w:w="881" w:type="dxa"/>
          </w:tcPr>
          <w:p w:rsidR="00A50D44" w:rsidRPr="00665916" w:rsidRDefault="00A50D44" w:rsidP="000E5490">
            <w:pPr>
              <w:jc w:val="center"/>
            </w:pPr>
            <w:r>
              <w:t>86</w:t>
            </w:r>
          </w:p>
        </w:tc>
      </w:tr>
      <w:tr w:rsidR="00A50D44" w:rsidRPr="00665916" w:rsidTr="000E5490">
        <w:tc>
          <w:tcPr>
            <w:tcW w:w="2552" w:type="dxa"/>
          </w:tcPr>
          <w:p w:rsidR="00A50D44" w:rsidRDefault="00A50D44" w:rsidP="000E5490"/>
          <w:p w:rsidR="00A50D44" w:rsidRPr="00665916" w:rsidRDefault="00A50D44" w:rsidP="000E5490">
            <w:r>
              <w:t>ИТОГО</w:t>
            </w:r>
          </w:p>
        </w:tc>
        <w:tc>
          <w:tcPr>
            <w:tcW w:w="998" w:type="dxa"/>
          </w:tcPr>
          <w:p w:rsidR="00A50D44" w:rsidRPr="00665916" w:rsidRDefault="00A50D44" w:rsidP="000E5490">
            <w:pPr>
              <w:jc w:val="center"/>
            </w:pP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</w:p>
        </w:tc>
        <w:tc>
          <w:tcPr>
            <w:tcW w:w="1081" w:type="dxa"/>
          </w:tcPr>
          <w:p w:rsidR="00A50D44" w:rsidRPr="00665916" w:rsidRDefault="00A50D44" w:rsidP="000E5490">
            <w:pPr>
              <w:jc w:val="center"/>
            </w:pP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</w:p>
        </w:tc>
        <w:tc>
          <w:tcPr>
            <w:tcW w:w="854" w:type="dxa"/>
          </w:tcPr>
          <w:p w:rsidR="00A50D44" w:rsidRPr="00665916" w:rsidRDefault="00A50D44" w:rsidP="000E5490">
            <w:pPr>
              <w:jc w:val="center"/>
            </w:pPr>
            <w:r>
              <w:t>707</w:t>
            </w:r>
          </w:p>
        </w:tc>
        <w:tc>
          <w:tcPr>
            <w:tcW w:w="506" w:type="dxa"/>
          </w:tcPr>
          <w:p w:rsidR="00A50D44" w:rsidRPr="00665916" w:rsidRDefault="00A50D44" w:rsidP="000E5490"/>
        </w:tc>
        <w:tc>
          <w:tcPr>
            <w:tcW w:w="2267" w:type="dxa"/>
          </w:tcPr>
          <w:p w:rsidR="00A50D44" w:rsidRDefault="00A50D44" w:rsidP="000E5490"/>
          <w:p w:rsidR="00A50D44" w:rsidRPr="00665916" w:rsidRDefault="00A50D44" w:rsidP="000E5490">
            <w:r>
              <w:t>ИТОГО</w:t>
            </w:r>
          </w:p>
        </w:tc>
        <w:tc>
          <w:tcPr>
            <w:tcW w:w="978" w:type="dxa"/>
          </w:tcPr>
          <w:p w:rsidR="00A50D44" w:rsidRPr="00665916" w:rsidRDefault="00A50D44" w:rsidP="000E5490">
            <w:pPr>
              <w:jc w:val="center"/>
            </w:pP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</w:p>
        </w:tc>
        <w:tc>
          <w:tcPr>
            <w:tcW w:w="1074" w:type="dxa"/>
          </w:tcPr>
          <w:p w:rsidR="00A50D44" w:rsidRPr="00665916" w:rsidRDefault="00A50D44" w:rsidP="000E5490">
            <w:pPr>
              <w:jc w:val="center"/>
            </w:pPr>
          </w:p>
        </w:tc>
        <w:tc>
          <w:tcPr>
            <w:tcW w:w="1156" w:type="dxa"/>
          </w:tcPr>
          <w:p w:rsidR="00A50D44" w:rsidRPr="00665916" w:rsidRDefault="00A50D44" w:rsidP="000E5490">
            <w:pPr>
              <w:jc w:val="center"/>
            </w:pPr>
          </w:p>
        </w:tc>
        <w:tc>
          <w:tcPr>
            <w:tcW w:w="881" w:type="dxa"/>
          </w:tcPr>
          <w:p w:rsidR="00A50D44" w:rsidRPr="00665916" w:rsidRDefault="00A50D44" w:rsidP="000E5490">
            <w:pPr>
              <w:jc w:val="center"/>
            </w:pPr>
            <w:r>
              <w:t>847</w:t>
            </w:r>
          </w:p>
        </w:tc>
      </w:tr>
      <w:tr w:rsidR="00A50D44" w:rsidTr="000E5490">
        <w:tblPrEx>
          <w:tblLook w:val="0000"/>
        </w:tblPrEx>
        <w:trPr>
          <w:trHeight w:val="337"/>
        </w:trPr>
        <w:tc>
          <w:tcPr>
            <w:tcW w:w="15815" w:type="dxa"/>
            <w:gridSpan w:val="13"/>
          </w:tcPr>
          <w:p w:rsidR="00A50D44" w:rsidRDefault="00A50D44" w:rsidP="000E5490">
            <w:pPr>
              <w:jc w:val="center"/>
            </w:pPr>
            <w:r>
              <w:t>ВСЕГО: 1554 балла.</w:t>
            </w:r>
          </w:p>
        </w:tc>
      </w:tr>
    </w:tbl>
    <w:p w:rsidR="00A50D44" w:rsidRPr="00665916" w:rsidRDefault="00A50D44" w:rsidP="00665916">
      <w:pPr>
        <w:jc w:val="center"/>
      </w:pPr>
    </w:p>
    <w:p w:rsidR="00A50D44" w:rsidRDefault="00A50D44"/>
    <w:p w:rsidR="00A50D44" w:rsidRDefault="00A50D44"/>
    <w:sectPr w:rsidR="00A50D44" w:rsidSect="00B618CA">
      <w:pgSz w:w="16838" w:h="11906" w:orient="landscape"/>
      <w:pgMar w:top="1276" w:right="1134" w:bottom="851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0775"/>
    <w:rsid w:val="00010D47"/>
    <w:rsid w:val="000745F4"/>
    <w:rsid w:val="000A5660"/>
    <w:rsid w:val="000E5490"/>
    <w:rsid w:val="00132A79"/>
    <w:rsid w:val="00161861"/>
    <w:rsid w:val="001C606D"/>
    <w:rsid w:val="00215C29"/>
    <w:rsid w:val="0026566C"/>
    <w:rsid w:val="00286560"/>
    <w:rsid w:val="00291109"/>
    <w:rsid w:val="002F5399"/>
    <w:rsid w:val="003505EE"/>
    <w:rsid w:val="0036339A"/>
    <w:rsid w:val="00380775"/>
    <w:rsid w:val="003A6737"/>
    <w:rsid w:val="00403B31"/>
    <w:rsid w:val="00450059"/>
    <w:rsid w:val="00475BD3"/>
    <w:rsid w:val="004960D4"/>
    <w:rsid w:val="004B2029"/>
    <w:rsid w:val="004D5834"/>
    <w:rsid w:val="00526D28"/>
    <w:rsid w:val="00582F22"/>
    <w:rsid w:val="005E12F2"/>
    <w:rsid w:val="0061329C"/>
    <w:rsid w:val="006142C6"/>
    <w:rsid w:val="0061603C"/>
    <w:rsid w:val="00665916"/>
    <w:rsid w:val="00690319"/>
    <w:rsid w:val="007476B0"/>
    <w:rsid w:val="007A478F"/>
    <w:rsid w:val="008429DD"/>
    <w:rsid w:val="00885D7A"/>
    <w:rsid w:val="00951946"/>
    <w:rsid w:val="00995B5A"/>
    <w:rsid w:val="00A16AC0"/>
    <w:rsid w:val="00A23AA8"/>
    <w:rsid w:val="00A50D44"/>
    <w:rsid w:val="00A72A86"/>
    <w:rsid w:val="00A7790A"/>
    <w:rsid w:val="00AC61C1"/>
    <w:rsid w:val="00B618CA"/>
    <w:rsid w:val="00BE2A60"/>
    <w:rsid w:val="00C01BA3"/>
    <w:rsid w:val="00C0445D"/>
    <w:rsid w:val="00C300C5"/>
    <w:rsid w:val="00CB420C"/>
    <w:rsid w:val="00CB4726"/>
    <w:rsid w:val="00D87699"/>
    <w:rsid w:val="00D9708C"/>
    <w:rsid w:val="00DE356B"/>
    <w:rsid w:val="00F26843"/>
    <w:rsid w:val="00F90B71"/>
    <w:rsid w:val="00FA2FDE"/>
    <w:rsid w:val="00FE2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91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rsid w:val="00B618C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6339A"/>
    <w:rPr>
      <w:rFonts w:ascii="Times New Roman" w:hAnsi="Times New Roman" w:cs="Times New Roman"/>
      <w:sz w:val="2"/>
      <w:szCs w:val="2"/>
    </w:rPr>
  </w:style>
  <w:style w:type="character" w:customStyle="1" w:styleId="apple-converted-space">
    <w:name w:val="apple-converted-space"/>
    <w:basedOn w:val="DefaultParagraphFont"/>
    <w:uiPriority w:val="99"/>
    <w:rsid w:val="00403B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67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82</TotalTime>
  <Pages>1</Pages>
  <Words>155</Words>
  <Characters>886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Admin</cp:lastModifiedBy>
  <cp:revision>20</cp:revision>
  <dcterms:created xsi:type="dcterms:W3CDTF">2017-02-22T12:33:00Z</dcterms:created>
  <dcterms:modified xsi:type="dcterms:W3CDTF">2019-02-20T16:52:00Z</dcterms:modified>
</cp:coreProperties>
</file>